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0B520" w14:textId="64A5E816" w:rsidR="006B2F86" w:rsidRDefault="00D71531" w:rsidP="00E71FC3">
      <w:pPr>
        <w:pStyle w:val="NoSpacing"/>
      </w:pPr>
      <w:r>
        <w:rPr>
          <w:u w:val="single"/>
        </w:rPr>
        <w:t>Henry JOPSON</w:t>
      </w:r>
      <w:r>
        <w:t xml:space="preserve">    </w:t>
      </w:r>
      <w:proofErr w:type="gramStart"/>
      <w:r>
        <w:t xml:space="preserve">   (</w:t>
      </w:r>
      <w:proofErr w:type="gramEnd"/>
      <w:r>
        <w:t>d.1503)</w:t>
      </w:r>
    </w:p>
    <w:p w14:paraId="4BC582BC" w14:textId="7825D6CE" w:rsidR="00D71531" w:rsidRDefault="00D71531" w:rsidP="00E71FC3">
      <w:pPr>
        <w:pStyle w:val="NoSpacing"/>
      </w:pPr>
      <w:r>
        <w:t xml:space="preserve">of </w:t>
      </w:r>
      <w:proofErr w:type="spellStart"/>
      <w:r>
        <w:t>Frothingham</w:t>
      </w:r>
      <w:proofErr w:type="spellEnd"/>
      <w:r>
        <w:t xml:space="preserve">, in the parish of </w:t>
      </w:r>
      <w:proofErr w:type="spellStart"/>
      <w:r>
        <w:t>Owthorne</w:t>
      </w:r>
      <w:proofErr w:type="spellEnd"/>
      <w:r>
        <w:t>, east Riding of Yorkshire.</w:t>
      </w:r>
    </w:p>
    <w:p w14:paraId="5EAE89DB" w14:textId="68EB7B7C" w:rsidR="00D71531" w:rsidRDefault="00D71531" w:rsidP="00E71FC3">
      <w:pPr>
        <w:pStyle w:val="NoSpacing"/>
      </w:pPr>
    </w:p>
    <w:p w14:paraId="2CED3796" w14:textId="237A52C8" w:rsidR="00D71531" w:rsidRDefault="00D71531" w:rsidP="00E71FC3">
      <w:pPr>
        <w:pStyle w:val="NoSpacing"/>
      </w:pPr>
    </w:p>
    <w:p w14:paraId="26C67B9B" w14:textId="63F92E9A" w:rsidR="00D71531" w:rsidRDefault="00D71531" w:rsidP="00E71FC3">
      <w:pPr>
        <w:pStyle w:val="NoSpacing"/>
      </w:pPr>
      <w:r>
        <w:t xml:space="preserve">  5 Sep.1503</w:t>
      </w:r>
      <w:r>
        <w:tab/>
      </w:r>
      <w:r>
        <w:t>He made his Will.   (W.Y.R. p.95)</w:t>
      </w:r>
    </w:p>
    <w:p w14:paraId="14DFEF05" w14:textId="77777777" w:rsidR="00D71531" w:rsidRDefault="00D71531" w:rsidP="00D71531">
      <w:pPr>
        <w:pStyle w:val="NoSpacing"/>
      </w:pPr>
      <w:r>
        <w:t xml:space="preserve">  5 Oct.</w:t>
      </w:r>
      <w:r>
        <w:tab/>
      </w:r>
      <w:r>
        <w:tab/>
      </w:r>
      <w:r>
        <w:t>Probate of his Will.   (ibid)</w:t>
      </w:r>
    </w:p>
    <w:p w14:paraId="6DE159B2" w14:textId="77777777" w:rsidR="00D71531" w:rsidRDefault="00D71531" w:rsidP="00D71531">
      <w:pPr>
        <w:pStyle w:val="NoSpacing"/>
      </w:pPr>
    </w:p>
    <w:p w14:paraId="793AFB6B" w14:textId="77777777" w:rsidR="00D71531" w:rsidRDefault="00D71531" w:rsidP="00D71531">
      <w:pPr>
        <w:pStyle w:val="NoSpacing"/>
      </w:pPr>
    </w:p>
    <w:p w14:paraId="697DC2A7" w14:textId="66CC3E84" w:rsidR="00D71531" w:rsidRPr="00D71531" w:rsidRDefault="00D71531" w:rsidP="00D71531">
      <w:pPr>
        <w:pStyle w:val="NoSpacing"/>
      </w:pPr>
      <w:r>
        <w:t>5 February 2019</w:t>
      </w:r>
      <w:bookmarkStart w:id="0" w:name="_GoBack"/>
      <w:bookmarkEnd w:id="0"/>
    </w:p>
    <w:sectPr w:rsidR="00D71531" w:rsidRPr="00D715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63C4E" w14:textId="77777777" w:rsidR="00D71531" w:rsidRDefault="00D71531" w:rsidP="00E71FC3">
      <w:pPr>
        <w:spacing w:after="0" w:line="240" w:lineRule="auto"/>
      </w:pPr>
      <w:r>
        <w:separator/>
      </w:r>
    </w:p>
  </w:endnote>
  <w:endnote w:type="continuationSeparator" w:id="0">
    <w:p w14:paraId="1B08349E" w14:textId="77777777" w:rsidR="00D71531" w:rsidRDefault="00D715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918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163EA" w14:textId="77777777" w:rsidR="00D71531" w:rsidRDefault="00D71531" w:rsidP="00E71FC3">
      <w:pPr>
        <w:spacing w:after="0" w:line="240" w:lineRule="auto"/>
      </w:pPr>
      <w:r>
        <w:separator/>
      </w:r>
    </w:p>
  </w:footnote>
  <w:footnote w:type="continuationSeparator" w:id="0">
    <w:p w14:paraId="38C2CB07" w14:textId="77777777" w:rsidR="00D71531" w:rsidRDefault="00D715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531"/>
    <w:rsid w:val="001A7C09"/>
    <w:rsid w:val="00577BD5"/>
    <w:rsid w:val="00656CBA"/>
    <w:rsid w:val="006A1F77"/>
    <w:rsid w:val="00733BE7"/>
    <w:rsid w:val="00AB52E8"/>
    <w:rsid w:val="00B16D3F"/>
    <w:rsid w:val="00BB41AC"/>
    <w:rsid w:val="00D7153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3AF05"/>
  <w15:chartTrackingRefBased/>
  <w15:docId w15:val="{E1E20DF5-C5EC-4B28-8EB0-25B771326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2019-02-05T21:11:00Z</dcterms:created>
  <dcterms:modified xsi:type="dcterms:W3CDTF">2019-02-05T21:13:00Z</dcterms:modified>
</cp:coreProperties>
</file>